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2A1" w:rsidRDefault="007172A1" w:rsidP="007172A1">
      <w:r>
        <w:rPr>
          <w:u w:val="single"/>
        </w:rPr>
        <w:t>Elizabeth BLOUNT</w:t>
      </w:r>
      <w:r>
        <w:t xml:space="preserve">  </w:t>
      </w:r>
      <w:proofErr w:type="gramStart"/>
      <w:r>
        <w:t xml:space="preserve">   (</w:t>
      </w:r>
      <w:proofErr w:type="gramEnd"/>
      <w:r>
        <w:t>fl.1420)</w:t>
      </w:r>
    </w:p>
    <w:p w:rsidR="007172A1" w:rsidRDefault="007172A1" w:rsidP="007172A1"/>
    <w:p w:rsidR="007172A1" w:rsidRDefault="007172A1" w:rsidP="007172A1"/>
    <w:p w:rsidR="007172A1" w:rsidRDefault="007172A1" w:rsidP="007172A1">
      <w:pPr>
        <w:pStyle w:val="NoSpacing"/>
      </w:pPr>
      <w:r>
        <w:t>Daughter of Sir Thomas Blount(</w:t>
      </w:r>
      <w:proofErr w:type="gramStart"/>
      <w:r>
        <w:t>d.1456)(</w:t>
      </w:r>
      <w:proofErr w:type="gramEnd"/>
      <w:r>
        <w:t>q.v.).   (D.E.P. p.55)</w:t>
      </w:r>
    </w:p>
    <w:p w:rsidR="007172A1" w:rsidRDefault="007172A1" w:rsidP="007172A1">
      <w:pPr>
        <w:pStyle w:val="NoSpacing"/>
      </w:pPr>
      <w:r>
        <w:t>= Ralph Shirley of West Heston, Sussex(q.v.).  (ibid.)</w:t>
      </w:r>
    </w:p>
    <w:p w:rsidR="007172A1" w:rsidRDefault="007172A1" w:rsidP="007172A1">
      <w:pPr>
        <w:pStyle w:val="NoSpacing"/>
      </w:pPr>
    </w:p>
    <w:p w:rsidR="007172A1" w:rsidRDefault="007172A1" w:rsidP="007172A1">
      <w:pPr>
        <w:pStyle w:val="NoSpacing"/>
      </w:pPr>
    </w:p>
    <w:p w:rsidR="007172A1" w:rsidRDefault="007172A1" w:rsidP="007172A1">
      <w:pPr>
        <w:pStyle w:val="NoSpacing"/>
      </w:pPr>
      <w:r>
        <w:t>7 October 2016</w:t>
      </w:r>
    </w:p>
    <w:p w:rsidR="006B2F86" w:rsidRPr="00E71FC3" w:rsidRDefault="009F104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2A1" w:rsidRDefault="007172A1" w:rsidP="00E71FC3">
      <w:r>
        <w:separator/>
      </w:r>
    </w:p>
  </w:endnote>
  <w:endnote w:type="continuationSeparator" w:id="0">
    <w:p w:rsidR="007172A1" w:rsidRDefault="007172A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2A1" w:rsidRDefault="007172A1" w:rsidP="00E71FC3">
      <w:r>
        <w:separator/>
      </w:r>
    </w:p>
  </w:footnote>
  <w:footnote w:type="continuationSeparator" w:id="0">
    <w:p w:rsidR="007172A1" w:rsidRDefault="007172A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2A1"/>
    <w:rsid w:val="001A7C09"/>
    <w:rsid w:val="007172A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125FE5-5A17-43AF-9F99-317D250D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172A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HAnsi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HAnsi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2016-10-07T13:06:00Z</dcterms:created>
  <dcterms:modified xsi:type="dcterms:W3CDTF">2016-10-07T13:06:00Z</dcterms:modified>
</cp:coreProperties>
</file>